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B12DF" w14:textId="77777777" w:rsidR="008647A9" w:rsidRDefault="008647A9" w:rsidP="008647A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BADDEBY</w:t>
      </w:r>
      <w:r>
        <w:rPr>
          <w:rFonts w:cs="Times New Roman"/>
          <w:color w:val="282B30"/>
          <w:szCs w:val="24"/>
          <w:shd w:val="clear" w:color="auto" w:fill="FFFFFF"/>
        </w:rPr>
        <w:t xml:space="preserve">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fl.1404)</w:t>
      </w:r>
    </w:p>
    <w:p w14:paraId="1BAFB993" w14:textId="77777777" w:rsidR="008647A9" w:rsidRDefault="008647A9" w:rsidP="008647A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3F6EF799" w14:textId="77777777" w:rsidR="008647A9" w:rsidRDefault="008647A9" w:rsidP="008647A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F1D6F18" w14:textId="77777777" w:rsidR="008647A9" w:rsidRDefault="008647A9" w:rsidP="008647A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73B9C46" w14:textId="77777777" w:rsidR="008647A9" w:rsidRDefault="008647A9" w:rsidP="008647A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1404</w:t>
      </w:r>
      <w:r>
        <w:rPr>
          <w:rFonts w:cs="Times New Roman"/>
          <w:color w:val="282B30"/>
          <w:szCs w:val="24"/>
          <w:shd w:val="clear" w:color="auto" w:fill="FFFFFF"/>
        </w:rPr>
        <w:tab/>
        <w:t>He served in the garrison of Carmarthen/Newcastle Emlyn under the command</w:t>
      </w:r>
    </w:p>
    <w:p w14:paraId="54E6F7E1" w14:textId="77777777" w:rsidR="008647A9" w:rsidRDefault="008647A9" w:rsidP="008647A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of Sir Rustin de Villeneuve(q.v.).</w:t>
      </w:r>
    </w:p>
    <w:p w14:paraId="3BC05365" w14:textId="77777777" w:rsidR="008647A9" w:rsidRDefault="008647A9" w:rsidP="008647A9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E101/43/29,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5C4C2FAB" w14:textId="77777777" w:rsidR="008647A9" w:rsidRDefault="008647A9" w:rsidP="008647A9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2022)</w:t>
      </w:r>
    </w:p>
    <w:p w14:paraId="71CD9520" w14:textId="77777777" w:rsidR="008647A9" w:rsidRDefault="008647A9" w:rsidP="008647A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6DEDCF1" w14:textId="77777777" w:rsidR="008647A9" w:rsidRDefault="008647A9" w:rsidP="008647A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ECEEE2E" w14:textId="77777777" w:rsidR="008647A9" w:rsidRDefault="008647A9" w:rsidP="008647A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25 November 2022</w:t>
      </w:r>
    </w:p>
    <w:p w14:paraId="038137F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22D29" w14:textId="77777777" w:rsidR="008647A9" w:rsidRDefault="008647A9" w:rsidP="009139A6">
      <w:r>
        <w:separator/>
      </w:r>
    </w:p>
  </w:endnote>
  <w:endnote w:type="continuationSeparator" w:id="0">
    <w:p w14:paraId="7FFE2E10" w14:textId="77777777" w:rsidR="008647A9" w:rsidRDefault="008647A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7C3C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4FAD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D15F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CD86C" w14:textId="77777777" w:rsidR="008647A9" w:rsidRDefault="008647A9" w:rsidP="009139A6">
      <w:r>
        <w:separator/>
      </w:r>
    </w:p>
  </w:footnote>
  <w:footnote w:type="continuationSeparator" w:id="0">
    <w:p w14:paraId="276F8DBA" w14:textId="77777777" w:rsidR="008647A9" w:rsidRDefault="008647A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EACE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0AF8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D90D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7A9"/>
    <w:rsid w:val="000666E0"/>
    <w:rsid w:val="002510B7"/>
    <w:rsid w:val="005C130B"/>
    <w:rsid w:val="00826F5C"/>
    <w:rsid w:val="008647A9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0C078"/>
  <w15:chartTrackingRefBased/>
  <w15:docId w15:val="{4B73CC9F-432B-48FB-A173-55F78384B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2022-12-09T20:07:00Z</dcterms:created>
  <dcterms:modified xsi:type="dcterms:W3CDTF">2022-12-09T20:08:00Z</dcterms:modified>
</cp:coreProperties>
</file>